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C090A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RAGON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1F384B2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0636861F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</w:p>
    <w:p w14:paraId="74C4047D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</w:p>
    <w:p w14:paraId="1EED1637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Richard Jakson, clerk(q.v.), made a plaint of </w:t>
      </w:r>
      <w:proofErr w:type="spellStart"/>
      <w:r>
        <w:rPr>
          <w:rFonts w:cs="Times New Roman"/>
          <w:szCs w:val="24"/>
        </w:rPr>
        <w:t>quod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permittat</w:t>
      </w:r>
      <w:proofErr w:type="spellEnd"/>
      <w:r>
        <w:rPr>
          <w:rFonts w:cs="Times New Roman"/>
          <w:szCs w:val="24"/>
        </w:rPr>
        <w:t xml:space="preserve"> against</w:t>
      </w:r>
    </w:p>
    <w:p w14:paraId="0879F78D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Rose of </w:t>
      </w:r>
      <w:proofErr w:type="spellStart"/>
      <w:r>
        <w:rPr>
          <w:rFonts w:cs="Times New Roman"/>
          <w:szCs w:val="24"/>
        </w:rPr>
        <w:t>Ploughfield</w:t>
      </w:r>
      <w:proofErr w:type="spellEnd"/>
      <w:r>
        <w:rPr>
          <w:rFonts w:cs="Times New Roman"/>
          <w:szCs w:val="24"/>
        </w:rPr>
        <w:t>, Herefordshire(q.v.).</w:t>
      </w:r>
    </w:p>
    <w:p w14:paraId="4A1A9F35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A5A9CED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</w:p>
    <w:p w14:paraId="014326CA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</w:p>
    <w:p w14:paraId="0833BC13" w14:textId="77777777" w:rsidR="00B56EFB" w:rsidRDefault="00B56EFB" w:rsidP="00B56EF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309C8F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F738E" w14:textId="77777777" w:rsidR="00B56EFB" w:rsidRDefault="00B56EFB" w:rsidP="009139A6">
      <w:r>
        <w:separator/>
      </w:r>
    </w:p>
  </w:endnote>
  <w:endnote w:type="continuationSeparator" w:id="0">
    <w:p w14:paraId="35C33547" w14:textId="77777777" w:rsidR="00B56EFB" w:rsidRDefault="00B56E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86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CF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4C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5BD1C" w14:textId="77777777" w:rsidR="00B56EFB" w:rsidRDefault="00B56EFB" w:rsidP="009139A6">
      <w:r>
        <w:separator/>
      </w:r>
    </w:p>
  </w:footnote>
  <w:footnote w:type="continuationSeparator" w:id="0">
    <w:p w14:paraId="1260A63E" w14:textId="77777777" w:rsidR="00B56EFB" w:rsidRDefault="00B56E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E6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B6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E5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F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6EF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E47CA"/>
  <w15:chartTrackingRefBased/>
  <w15:docId w15:val="{F9EBE6E7-2240-4432-988B-36C57AF41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6E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2023-09-14T18:52:00Z</dcterms:created>
  <dcterms:modified xsi:type="dcterms:W3CDTF">2023-09-14T18:52:00Z</dcterms:modified>
</cp:coreProperties>
</file>